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14B" w:rsidRDefault="004C314B" w:rsidP="00C3526D">
      <w:pPr>
        <w:jc w:val="left"/>
        <w:rPr>
          <w:b/>
          <w:sz w:val="28"/>
          <w:szCs w:val="28"/>
        </w:rPr>
      </w:pPr>
    </w:p>
    <w:p w:rsidR="004C314B" w:rsidRDefault="004C314B" w:rsidP="00C3526D"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承</w:t>
      </w:r>
      <w:r>
        <w:rPr>
          <w:rFonts w:ascii="方正小标宋简体" w:eastAsia="方正小标宋简体"/>
          <w:b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b/>
          <w:sz w:val="44"/>
          <w:szCs w:val="44"/>
        </w:rPr>
        <w:t>诺</w:t>
      </w:r>
      <w:r>
        <w:rPr>
          <w:rFonts w:ascii="方正小标宋简体" w:eastAsia="方正小标宋简体"/>
          <w:b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b/>
          <w:sz w:val="44"/>
          <w:szCs w:val="44"/>
        </w:rPr>
        <w:t>书</w:t>
      </w:r>
    </w:p>
    <w:p w:rsidR="004C314B" w:rsidRDefault="004C314B" w:rsidP="004F07D4">
      <w:pPr>
        <w:ind w:firstLineChars="200" w:firstLine="3168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作为本项目申请人，我郑重承诺：</w:t>
      </w:r>
    </w:p>
    <w:p w:rsidR="004C314B" w:rsidRDefault="004C314B" w:rsidP="004F07D4">
      <w:pPr>
        <w:numPr>
          <w:ilvl w:val="1"/>
          <w:numId w:val="0"/>
        </w:numPr>
        <w:ind w:firstLineChars="200" w:firstLine="3168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、本人所提供的项目申报材料数据真实、资料可靠，同一项目（包括内容相同或者相近的项目）没有重复申请。</w:t>
      </w:r>
    </w:p>
    <w:p w:rsidR="004C314B" w:rsidRDefault="004C314B" w:rsidP="004F07D4">
      <w:pPr>
        <w:numPr>
          <w:ilvl w:val="1"/>
          <w:numId w:val="0"/>
        </w:numPr>
        <w:ind w:firstLineChars="200" w:firstLine="3168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、本人对申报项目的知识产权拥有所有权或使用权，不存在知识产权权属纠纷。</w:t>
      </w:r>
    </w:p>
    <w:p w:rsidR="004C314B" w:rsidRDefault="004C314B" w:rsidP="004F07D4">
      <w:pPr>
        <w:numPr>
          <w:ilvl w:val="1"/>
          <w:numId w:val="0"/>
        </w:numPr>
        <w:ind w:firstLineChars="200" w:firstLine="3168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如因虚假陈述、知识产权的权属问题或与其他第三方的约定导致的法律纠纷，本人愿承担全部法律责任，接受管理机构暂停或终止项目申报、立项、实施或取消三年申报资格等处理决定，项目已拨财政资金愿按要求渠道退回。</w:t>
      </w:r>
    </w:p>
    <w:p w:rsidR="004C314B" w:rsidRDefault="004C314B" w:rsidP="004F07D4">
      <w:pPr>
        <w:numPr>
          <w:ilvl w:val="1"/>
          <w:numId w:val="0"/>
        </w:numPr>
        <w:ind w:firstLineChars="200" w:firstLine="31680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、本人愿意提供有关本项目的技术路线、技术解决方案等，同意管理机构委托专家进行评审、答辩、现场考察和财务审查。</w:t>
      </w:r>
    </w:p>
    <w:p w:rsidR="004C314B" w:rsidRDefault="004C314B" w:rsidP="00C3526D">
      <w:pPr>
        <w:numPr>
          <w:ilvl w:val="1"/>
          <w:numId w:val="0"/>
        </w:numPr>
        <w:rPr>
          <w:b/>
          <w:sz w:val="28"/>
          <w:szCs w:val="28"/>
        </w:rPr>
      </w:pPr>
    </w:p>
    <w:p w:rsidR="004C314B" w:rsidRDefault="004C314B" w:rsidP="004F07D4">
      <w:pPr>
        <w:ind w:leftChars="772" w:left="31680" w:firstLineChars="591" w:firstLine="3168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项目申请人（签字）：</w:t>
      </w:r>
    </w:p>
    <w:p w:rsidR="004C314B" w:rsidRDefault="004C314B" w:rsidP="004F07D4">
      <w:pPr>
        <w:ind w:leftChars="772" w:left="31680" w:firstLineChars="590" w:firstLine="3168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日期：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年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月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日</w:t>
      </w:r>
    </w:p>
    <w:p w:rsidR="004C314B" w:rsidRPr="0091621D" w:rsidRDefault="004C314B" w:rsidP="00C3526D"/>
    <w:p w:rsidR="004C314B" w:rsidRDefault="004C314B">
      <w:bookmarkStart w:id="0" w:name="_GoBack"/>
      <w:bookmarkEnd w:id="0"/>
    </w:p>
    <w:sectPr w:rsidR="004C314B" w:rsidSect="00FC30D5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14B" w:rsidRDefault="004C314B" w:rsidP="00C3526D">
      <w:r>
        <w:separator/>
      </w:r>
    </w:p>
  </w:endnote>
  <w:endnote w:type="continuationSeparator" w:id="1">
    <w:p w:rsidR="004C314B" w:rsidRDefault="004C314B" w:rsidP="00C35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14B" w:rsidRDefault="004C314B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5.3pt;height:12.05pt;z-index:251660288;visibility:visible;mso-wrap-style:none;mso-position-horizontal:center;mso-position-horizontal-relative:margin" filled="f" stroked="f">
          <v:textbox style="mso-fit-shape-to-text:t" inset="0,0,0,0">
            <w:txbxContent>
              <w:p w:rsidR="004C314B" w:rsidRPr="00540B52" w:rsidRDefault="004C314B" w:rsidP="00540B52"/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14B" w:rsidRDefault="004C314B" w:rsidP="00C3526D">
      <w:r>
        <w:separator/>
      </w:r>
    </w:p>
  </w:footnote>
  <w:footnote w:type="continuationSeparator" w:id="1">
    <w:p w:rsidR="004C314B" w:rsidRDefault="004C314B" w:rsidP="00C352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A5B"/>
    <w:rsid w:val="00120A5B"/>
    <w:rsid w:val="001D2522"/>
    <w:rsid w:val="002934D5"/>
    <w:rsid w:val="004C314B"/>
    <w:rsid w:val="004F07D4"/>
    <w:rsid w:val="00540B52"/>
    <w:rsid w:val="0055423B"/>
    <w:rsid w:val="00654EF3"/>
    <w:rsid w:val="00700295"/>
    <w:rsid w:val="007D00C7"/>
    <w:rsid w:val="00885B2B"/>
    <w:rsid w:val="0091621D"/>
    <w:rsid w:val="00996D9A"/>
    <w:rsid w:val="00C3526D"/>
    <w:rsid w:val="00C5223C"/>
    <w:rsid w:val="00DE1A77"/>
    <w:rsid w:val="00E0318E"/>
    <w:rsid w:val="00FC2C9C"/>
    <w:rsid w:val="00FC3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26D"/>
    <w:pPr>
      <w:widowControl w:val="0"/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35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3526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3526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3526D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C3526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44</Words>
  <Characters>252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微软用户</cp:lastModifiedBy>
  <cp:revision>5</cp:revision>
  <dcterms:created xsi:type="dcterms:W3CDTF">2016-03-18T03:31:00Z</dcterms:created>
  <dcterms:modified xsi:type="dcterms:W3CDTF">2016-03-26T22:04:00Z</dcterms:modified>
</cp:coreProperties>
</file>